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E9C2E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BRADFORD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C7A5EEF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Fuller.</w:t>
      </w:r>
    </w:p>
    <w:p w14:paraId="2D98E8F1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2D319A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D4C8CD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Sep.1477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Cartwright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Matfelon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parish, Whitechapel, London(q.v.),</w:t>
      </w:r>
    </w:p>
    <w:p w14:paraId="2C280A82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gifted his goods and chattels to him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Camerlayne</w:t>
      </w:r>
      <w:proofErr w:type="spellEnd"/>
      <w:r>
        <w:rPr>
          <w:rFonts w:ascii="Times New Roman" w:hAnsi="Times New Roman" w:cs="Times New Roman"/>
          <w:sz w:val="24"/>
          <w:szCs w:val="24"/>
        </w:rPr>
        <w:t>, fletcher(q.v.).</w:t>
      </w:r>
    </w:p>
    <w:p w14:paraId="1727F33F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p.74)</w:t>
      </w:r>
    </w:p>
    <w:p w14:paraId="72AB7F71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44FDCC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95CBE" w14:textId="77777777" w:rsidR="00F43C54" w:rsidRDefault="00F43C54" w:rsidP="00F43C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2021</w:t>
      </w:r>
    </w:p>
    <w:p w14:paraId="0FD41F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76295" w14:textId="77777777" w:rsidR="00F43C54" w:rsidRDefault="00F43C54" w:rsidP="009139A6">
      <w:r>
        <w:separator/>
      </w:r>
    </w:p>
  </w:endnote>
  <w:endnote w:type="continuationSeparator" w:id="0">
    <w:p w14:paraId="5AC66D28" w14:textId="77777777" w:rsidR="00F43C54" w:rsidRDefault="00F43C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6DB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C5E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C37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8C9D5" w14:textId="77777777" w:rsidR="00F43C54" w:rsidRDefault="00F43C54" w:rsidP="009139A6">
      <w:r>
        <w:separator/>
      </w:r>
    </w:p>
  </w:footnote>
  <w:footnote w:type="continuationSeparator" w:id="0">
    <w:p w14:paraId="650E611F" w14:textId="77777777" w:rsidR="00F43C54" w:rsidRDefault="00F43C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EB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FF5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F07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C54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43C5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1E3B3"/>
  <w15:chartTrackingRefBased/>
  <w15:docId w15:val="{EB556254-0009-49B0-9672-C9F79E7A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2021-02-28T22:05:00Z</dcterms:created>
  <dcterms:modified xsi:type="dcterms:W3CDTF">2021-02-28T22:06:00Z</dcterms:modified>
</cp:coreProperties>
</file>